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2C8C7ECD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8D3406">
        <w:rPr>
          <w:rFonts w:cs="Arial"/>
        </w:rPr>
        <w:t>13</w:t>
      </w:r>
      <w:r>
        <w:rPr>
          <w:rFonts w:cs="Arial"/>
        </w:rPr>
        <w:t>/202</w:t>
      </w:r>
      <w:r w:rsidR="00042E92">
        <w:rPr>
          <w:rFonts w:cs="Arial"/>
        </w:rPr>
        <w:t>4</w:t>
      </w:r>
    </w:p>
    <w:p w14:paraId="1BBEAE3B" w14:textId="0A6D840A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</w:t>
      </w:r>
      <w:r w:rsidR="00042E92">
        <w:rPr>
          <w:rFonts w:cs="Arial"/>
        </w:rPr>
        <w:t>4</w:t>
      </w:r>
      <w:r>
        <w:rPr>
          <w:rFonts w:cs="Arial"/>
        </w:rPr>
        <w:t>-</w:t>
      </w:r>
      <w:r w:rsidR="008D3406">
        <w:rPr>
          <w:rFonts w:cs="Arial"/>
        </w:rPr>
        <w:t>131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205" w14:textId="7AE94489" w:rsidR="002556A3" w:rsidRDefault="00042E92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Mleko v prahu</w:t>
            </w:r>
          </w:p>
          <w:p w14:paraId="2DC9C066" w14:textId="7666F648" w:rsidR="00275CD0" w:rsidRPr="00AC3998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2556A3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blago, 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bookmarkStart w:id="0" w:name="_GoBack"/>
      <w:bookmarkEnd w:id="0"/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0CA3A65E" w:rsidR="00275CD0" w:rsidRDefault="00275CD0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FA42B" w14:textId="77777777" w:rsidR="002F2402" w:rsidRDefault="002F2402">
      <w:r>
        <w:separator/>
      </w:r>
    </w:p>
  </w:endnote>
  <w:endnote w:type="continuationSeparator" w:id="0">
    <w:p w14:paraId="4F88A8D7" w14:textId="77777777" w:rsidR="002F2402" w:rsidRDefault="002F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9098A" w14:textId="77777777" w:rsidR="002F2402" w:rsidRDefault="002F2402">
      <w:r>
        <w:separator/>
      </w:r>
    </w:p>
  </w:footnote>
  <w:footnote w:type="continuationSeparator" w:id="0">
    <w:p w14:paraId="65BA2519" w14:textId="77777777" w:rsidR="002F2402" w:rsidRDefault="002F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054F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29BB9-AAB9-43D1-A66E-03AB80A1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644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19</cp:revision>
  <cp:lastPrinted>2023-06-28T07:36:00Z</cp:lastPrinted>
  <dcterms:created xsi:type="dcterms:W3CDTF">2023-06-26T16:45:00Z</dcterms:created>
  <dcterms:modified xsi:type="dcterms:W3CDTF">2024-03-26T08:29:00Z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